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6F378" w14:textId="77777777" w:rsidR="0061154F" w:rsidRDefault="0061154F" w:rsidP="006115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FEN</w:t>
      </w:r>
      <w:r>
        <w:rPr>
          <w:rFonts w:cs="Times New Roman"/>
          <w:szCs w:val="24"/>
        </w:rPr>
        <w:t xml:space="preserve">      (fl.1467-8)</w:t>
      </w:r>
    </w:p>
    <w:p w14:paraId="71C7140A" w14:textId="77777777" w:rsidR="0061154F" w:rsidRDefault="0061154F" w:rsidP="006115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 Rector.</w:t>
      </w:r>
    </w:p>
    <w:p w14:paraId="7D58AE7A" w14:textId="77777777" w:rsidR="0061154F" w:rsidRDefault="0061154F" w:rsidP="0061154F">
      <w:pPr>
        <w:pStyle w:val="NoSpacing"/>
        <w:rPr>
          <w:rFonts w:cs="Times New Roman"/>
          <w:szCs w:val="24"/>
        </w:rPr>
      </w:pPr>
    </w:p>
    <w:p w14:paraId="4E2A7F6C" w14:textId="77777777" w:rsidR="0061154F" w:rsidRDefault="0061154F" w:rsidP="0061154F">
      <w:pPr>
        <w:pStyle w:val="NoSpacing"/>
        <w:rPr>
          <w:rFonts w:cs="Times New Roman"/>
          <w:szCs w:val="24"/>
        </w:rPr>
      </w:pPr>
    </w:p>
    <w:p w14:paraId="4F672AE0" w14:textId="77777777" w:rsidR="0061154F" w:rsidRDefault="0061154F" w:rsidP="006115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1467-8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</w:p>
    <w:p w14:paraId="43E4A8A5" w14:textId="77777777" w:rsidR="0061154F" w:rsidRDefault="0061154F" w:rsidP="0061154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J.A.Venn</w:t>
      </w:r>
      <w:proofErr w:type="spellEnd"/>
      <w:r>
        <w:rPr>
          <w:rFonts w:cs="Times New Roman"/>
          <w:szCs w:val="24"/>
        </w:rPr>
        <w:t>, pub. Cambridge University Press, 1922, part I volume II p.130)</w:t>
      </w:r>
    </w:p>
    <w:p w14:paraId="3626908B" w14:textId="77777777" w:rsidR="0061154F" w:rsidRDefault="0061154F" w:rsidP="0061154F">
      <w:pPr>
        <w:pStyle w:val="NoSpacing"/>
        <w:rPr>
          <w:rFonts w:cs="Times New Roman"/>
          <w:szCs w:val="24"/>
        </w:rPr>
      </w:pPr>
    </w:p>
    <w:p w14:paraId="0083ECBB" w14:textId="77777777" w:rsidR="0061154F" w:rsidRDefault="0061154F" w:rsidP="0061154F">
      <w:pPr>
        <w:pStyle w:val="NoSpacing"/>
        <w:rPr>
          <w:rFonts w:cs="Times New Roman"/>
          <w:szCs w:val="24"/>
        </w:rPr>
      </w:pPr>
    </w:p>
    <w:p w14:paraId="601D794E" w14:textId="77777777" w:rsidR="0061154F" w:rsidRDefault="0061154F" w:rsidP="006115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2025</w:t>
      </w:r>
    </w:p>
    <w:p w14:paraId="577374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D41EC" w14:textId="77777777" w:rsidR="0061154F" w:rsidRDefault="0061154F" w:rsidP="009139A6">
      <w:r>
        <w:separator/>
      </w:r>
    </w:p>
  </w:endnote>
  <w:endnote w:type="continuationSeparator" w:id="0">
    <w:p w14:paraId="5D9560B2" w14:textId="77777777" w:rsidR="0061154F" w:rsidRDefault="006115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D0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AB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A5E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59BF1" w14:textId="77777777" w:rsidR="0061154F" w:rsidRDefault="0061154F" w:rsidP="009139A6">
      <w:r>
        <w:separator/>
      </w:r>
    </w:p>
  </w:footnote>
  <w:footnote w:type="continuationSeparator" w:id="0">
    <w:p w14:paraId="6438B567" w14:textId="77777777" w:rsidR="0061154F" w:rsidRDefault="006115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74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63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BE6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54F"/>
    <w:rsid w:val="000666E0"/>
    <w:rsid w:val="000A2E7A"/>
    <w:rsid w:val="001307AC"/>
    <w:rsid w:val="00190DFA"/>
    <w:rsid w:val="002510B7"/>
    <w:rsid w:val="00270799"/>
    <w:rsid w:val="002737D5"/>
    <w:rsid w:val="00357E4A"/>
    <w:rsid w:val="005A2A44"/>
    <w:rsid w:val="005C130B"/>
    <w:rsid w:val="0061154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A6D16"/>
  <w15:chartTrackingRefBased/>
  <w15:docId w15:val="{E5748059-4C23-4A7D-A4F6-94FDB3900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2025-04-13T17:55:00Z</dcterms:created>
  <dcterms:modified xsi:type="dcterms:W3CDTF">2025-04-13T17:57:00Z</dcterms:modified>
</cp:coreProperties>
</file>